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723" w:firstLineChars="200"/>
        <w:jc w:val="both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  <w:u w:val="single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  <w:u w:val="single"/>
        </w:rPr>
        <w:t>黄冈师范学院实验室改造搬迁智慧屏及配套</w:t>
      </w:r>
    </w:p>
    <w:p>
      <w:pPr>
        <w:spacing w:line="480" w:lineRule="auto"/>
        <w:ind w:firstLine="723" w:firstLineChars="200"/>
        <w:jc w:val="center"/>
        <w:rPr>
          <w:rFonts w:ascii="黑体" w:eastAsia="黑体"/>
          <w:b/>
          <w:sz w:val="36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  <w:u w:val="single"/>
        </w:rPr>
        <w:t>设备项目</w:t>
      </w:r>
      <w:r>
        <w:rPr>
          <w:rFonts w:hint="eastAsia" w:ascii="黑体" w:eastAsia="黑体"/>
          <w:b/>
          <w:sz w:val="36"/>
        </w:rPr>
        <w:t>评标结果</w:t>
      </w:r>
    </w:p>
    <w:p>
      <w:pPr>
        <w:spacing w:line="480" w:lineRule="auto"/>
        <w:jc w:val="center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>（</w:t>
      </w:r>
      <w:r>
        <w:rPr>
          <w:rFonts w:ascii="黑体" w:eastAsia="黑体"/>
          <w:b/>
          <w:sz w:val="24"/>
          <w:szCs w:val="24"/>
        </w:rPr>
        <w:t>202</w:t>
      </w:r>
      <w:r>
        <w:rPr>
          <w:rFonts w:hint="eastAsia" w:ascii="黑体" w:eastAsia="黑体"/>
          <w:b/>
          <w:sz w:val="24"/>
          <w:szCs w:val="24"/>
          <w:lang w:val="en-US" w:eastAsia="zh-CN"/>
        </w:rPr>
        <w:t>5</w:t>
      </w:r>
      <w:r>
        <w:rPr>
          <w:rFonts w:hint="eastAsia" w:ascii="黑体" w:eastAsia="黑体"/>
          <w:b/>
          <w:sz w:val="24"/>
          <w:szCs w:val="24"/>
        </w:rPr>
        <w:t>年</w:t>
      </w:r>
      <w:r>
        <w:rPr>
          <w:rFonts w:ascii="黑体" w:eastAsia="黑体"/>
          <w:b/>
          <w:sz w:val="24"/>
          <w:szCs w:val="24"/>
        </w:rPr>
        <w:t xml:space="preserve"> </w:t>
      </w:r>
      <w:r>
        <w:rPr>
          <w:rFonts w:hint="eastAsia" w:ascii="黑体" w:eastAsia="黑体"/>
          <w:b/>
          <w:sz w:val="24"/>
          <w:szCs w:val="24"/>
          <w:lang w:val="en-US" w:eastAsia="zh-CN"/>
        </w:rPr>
        <w:t>6</w:t>
      </w:r>
      <w:r>
        <w:rPr>
          <w:rFonts w:ascii="黑体" w:eastAsia="黑体"/>
          <w:b/>
          <w:sz w:val="24"/>
          <w:szCs w:val="24"/>
        </w:rPr>
        <w:t xml:space="preserve"> </w:t>
      </w:r>
      <w:r>
        <w:rPr>
          <w:rFonts w:hint="eastAsia" w:ascii="黑体" w:eastAsia="黑体"/>
          <w:b/>
          <w:sz w:val="24"/>
          <w:szCs w:val="24"/>
        </w:rPr>
        <w:t>月</w:t>
      </w:r>
      <w:r>
        <w:rPr>
          <w:rFonts w:hint="eastAsia" w:ascii="黑体" w:eastAsia="黑体"/>
          <w:b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ascii="黑体" w:eastAsia="黑体"/>
          <w:b/>
          <w:sz w:val="24"/>
          <w:szCs w:val="24"/>
        </w:rPr>
        <w:t xml:space="preserve"> </w:t>
      </w:r>
      <w:r>
        <w:rPr>
          <w:rFonts w:hint="eastAsia" w:ascii="黑体" w:eastAsia="黑体"/>
          <w:b/>
          <w:sz w:val="24"/>
          <w:szCs w:val="24"/>
        </w:rPr>
        <w:t>日）</w:t>
      </w:r>
    </w:p>
    <w:tbl>
      <w:tblPr>
        <w:tblStyle w:val="4"/>
        <w:tblW w:w="9080" w:type="dxa"/>
        <w:tblInd w:w="1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8" w:hRule="atLeast"/>
        </w:trPr>
        <w:tc>
          <w:tcPr>
            <w:tcW w:w="9080" w:type="dxa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推荐中标候选人名单：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第一中标候选人：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                 </w:t>
            </w:r>
            <w:r>
              <w:rPr>
                <w:rFonts w:ascii="宋体"/>
                <w:sz w:val="24"/>
              </w:rPr>
              <w:t xml:space="preserve">              </w:t>
            </w:r>
            <w:r>
              <w:rPr>
                <w:rFonts w:hint="eastAsia" w:ascii="宋体"/>
                <w:sz w:val="24"/>
              </w:rPr>
              <w:t>报价：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第二中标候选人：</w:t>
            </w:r>
            <w:r>
              <w:rPr>
                <w:rFonts w:ascii="宋体"/>
                <w:sz w:val="24"/>
              </w:rPr>
              <w:t xml:space="preserve">                                      </w:t>
            </w:r>
            <w:r>
              <w:rPr>
                <w:rFonts w:hint="eastAsia" w:ascii="宋体"/>
                <w:sz w:val="24"/>
              </w:rPr>
              <w:t>报价：</w:t>
            </w:r>
            <w:r>
              <w:rPr>
                <w:rFonts w:ascii="宋体"/>
                <w:sz w:val="24"/>
              </w:rPr>
              <w:t xml:space="preserve">                        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第三中标候选人：</w:t>
            </w:r>
            <w:r>
              <w:rPr>
                <w:rFonts w:ascii="宋体"/>
                <w:sz w:val="24"/>
              </w:rPr>
              <w:t xml:space="preserve">                                      </w:t>
            </w:r>
            <w:r>
              <w:rPr>
                <w:rFonts w:hint="eastAsia" w:ascii="宋体"/>
                <w:sz w:val="24"/>
              </w:rPr>
              <w:t>报价：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4" w:hRule="atLeast"/>
        </w:trPr>
        <w:tc>
          <w:tcPr>
            <w:tcW w:w="9080" w:type="dxa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评委签名：</w:t>
            </w:r>
          </w:p>
        </w:tc>
      </w:tr>
    </w:tbl>
    <w:p>
      <w:pPr>
        <w:rPr>
          <w:rFonts w:ascii="宋体"/>
          <w:sz w:val="24"/>
        </w:rPr>
      </w:pPr>
      <w:r>
        <w:rPr>
          <w:rFonts w:ascii="宋体"/>
          <w:sz w:val="24"/>
        </w:rPr>
        <w:t xml:space="preserve">                                                   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mFmOTk2NmJhYzA2YWVjYWRmYjQ5MDdlMzFjMTc0MDcifQ=="/>
  </w:docVars>
  <w:rsids>
    <w:rsidRoot w:val="000B63FD"/>
    <w:rsid w:val="0002254C"/>
    <w:rsid w:val="00034E24"/>
    <w:rsid w:val="00065909"/>
    <w:rsid w:val="000B63FD"/>
    <w:rsid w:val="000C6133"/>
    <w:rsid w:val="00110303"/>
    <w:rsid w:val="001118A3"/>
    <w:rsid w:val="0013581A"/>
    <w:rsid w:val="001A64DF"/>
    <w:rsid w:val="001C707D"/>
    <w:rsid w:val="002E1D33"/>
    <w:rsid w:val="003050B5"/>
    <w:rsid w:val="00306764"/>
    <w:rsid w:val="00340BEC"/>
    <w:rsid w:val="003801DC"/>
    <w:rsid w:val="00405682"/>
    <w:rsid w:val="0043312B"/>
    <w:rsid w:val="00444A69"/>
    <w:rsid w:val="004A5B40"/>
    <w:rsid w:val="004B003A"/>
    <w:rsid w:val="004C5FE6"/>
    <w:rsid w:val="004D413E"/>
    <w:rsid w:val="00504106"/>
    <w:rsid w:val="00587CF3"/>
    <w:rsid w:val="005D44BB"/>
    <w:rsid w:val="005D6496"/>
    <w:rsid w:val="005E661A"/>
    <w:rsid w:val="005F17F2"/>
    <w:rsid w:val="006510FA"/>
    <w:rsid w:val="0066265C"/>
    <w:rsid w:val="006C05C3"/>
    <w:rsid w:val="006C2918"/>
    <w:rsid w:val="00712E56"/>
    <w:rsid w:val="00762339"/>
    <w:rsid w:val="007819ED"/>
    <w:rsid w:val="00792E20"/>
    <w:rsid w:val="007C48A0"/>
    <w:rsid w:val="007E2978"/>
    <w:rsid w:val="00814B6D"/>
    <w:rsid w:val="008169DB"/>
    <w:rsid w:val="008254B7"/>
    <w:rsid w:val="008548D2"/>
    <w:rsid w:val="0087447A"/>
    <w:rsid w:val="008913E4"/>
    <w:rsid w:val="00893E3E"/>
    <w:rsid w:val="008F1851"/>
    <w:rsid w:val="00915673"/>
    <w:rsid w:val="00920CF4"/>
    <w:rsid w:val="0093647D"/>
    <w:rsid w:val="009520EE"/>
    <w:rsid w:val="00965198"/>
    <w:rsid w:val="0097700F"/>
    <w:rsid w:val="00980026"/>
    <w:rsid w:val="0099369C"/>
    <w:rsid w:val="00A0016A"/>
    <w:rsid w:val="00A26F10"/>
    <w:rsid w:val="00A26FCE"/>
    <w:rsid w:val="00A60950"/>
    <w:rsid w:val="00A932DD"/>
    <w:rsid w:val="00AE7F94"/>
    <w:rsid w:val="00B40EF0"/>
    <w:rsid w:val="00B413CA"/>
    <w:rsid w:val="00B63196"/>
    <w:rsid w:val="00B8633B"/>
    <w:rsid w:val="00C505DB"/>
    <w:rsid w:val="00C769B6"/>
    <w:rsid w:val="00C87610"/>
    <w:rsid w:val="00CE7340"/>
    <w:rsid w:val="00D02871"/>
    <w:rsid w:val="00D46020"/>
    <w:rsid w:val="00D55A20"/>
    <w:rsid w:val="00DC3477"/>
    <w:rsid w:val="00DD24E7"/>
    <w:rsid w:val="00DE3FF8"/>
    <w:rsid w:val="00E020F8"/>
    <w:rsid w:val="00E47597"/>
    <w:rsid w:val="00E70BC8"/>
    <w:rsid w:val="00E72A6B"/>
    <w:rsid w:val="00EB3BB0"/>
    <w:rsid w:val="00EC6B03"/>
    <w:rsid w:val="00EF735E"/>
    <w:rsid w:val="00FD194F"/>
    <w:rsid w:val="00FF3F16"/>
    <w:rsid w:val="00FF4682"/>
    <w:rsid w:val="028440C8"/>
    <w:rsid w:val="02D75CEA"/>
    <w:rsid w:val="03FD4132"/>
    <w:rsid w:val="066C41D6"/>
    <w:rsid w:val="11571284"/>
    <w:rsid w:val="12902616"/>
    <w:rsid w:val="15035321"/>
    <w:rsid w:val="21321E65"/>
    <w:rsid w:val="276C2E7B"/>
    <w:rsid w:val="319475D5"/>
    <w:rsid w:val="33837901"/>
    <w:rsid w:val="349A75F8"/>
    <w:rsid w:val="36A007CA"/>
    <w:rsid w:val="3C9E5DBE"/>
    <w:rsid w:val="3E6834B9"/>
    <w:rsid w:val="408B6047"/>
    <w:rsid w:val="48483767"/>
    <w:rsid w:val="4A8A7EAB"/>
    <w:rsid w:val="538B4884"/>
    <w:rsid w:val="54A707BC"/>
    <w:rsid w:val="591470C9"/>
    <w:rsid w:val="5A1B4488"/>
    <w:rsid w:val="5C013209"/>
    <w:rsid w:val="65055B18"/>
    <w:rsid w:val="66D6004A"/>
    <w:rsid w:val="699456BD"/>
    <w:rsid w:val="6B8359E9"/>
    <w:rsid w:val="702E65E4"/>
    <w:rsid w:val="712D267F"/>
    <w:rsid w:val="72987FCC"/>
    <w:rsid w:val="75114065"/>
    <w:rsid w:val="76120095"/>
    <w:rsid w:val="78283BA0"/>
    <w:rsid w:val="7A102B3D"/>
    <w:rsid w:val="7B0C1557"/>
    <w:rsid w:val="7DA43CC8"/>
    <w:rsid w:val="7F9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45</Words>
  <Characters>260</Characters>
  <Lines>0</Lines>
  <Paragraphs>0</Paragraphs>
  <TotalTime>5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2017-04-17T03:02:00Z</dcterms:created>
  <dc:creator>微软用户</dc:creator>
  <cp:lastModifiedBy>Administrator</cp:lastModifiedBy>
  <cp:lastPrinted>2025-06-09T00:36:46Z</cp:lastPrinted>
  <dcterms:modified xsi:type="dcterms:W3CDTF">2025-06-09T00:37:14Z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3B0F37F38AE445C192E668B4B509A6FA</vt:lpwstr>
  </property>
</Properties>
</file>